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Pr="00E40FA7" w:rsidRDefault="005027B0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1A659D">
        <w:rPr>
          <w:rFonts w:cs="Arial"/>
          <w:sz w:val="24"/>
          <w:szCs w:val="24"/>
        </w:rPr>
        <w:t>3GPP TSG RAN meeting #</w:t>
      </w:r>
      <w:r>
        <w:rPr>
          <w:rFonts w:cs="Arial"/>
          <w:sz w:val="24"/>
          <w:szCs w:val="24"/>
        </w:rPr>
        <w:t>96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</w:t>
      </w:r>
      <w:r w:rsidR="007B6FCF">
        <w:rPr>
          <w:rFonts w:cs="Arial"/>
          <w:sz w:val="24"/>
          <w:szCs w:val="24"/>
        </w:rPr>
        <w:t>P</w:t>
      </w:r>
      <w:r w:rsidR="006C67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22</w:t>
      </w:r>
      <w:r>
        <w:rPr>
          <w:rFonts w:cs="Arial"/>
          <w:sz w:val="24"/>
          <w:szCs w:val="24"/>
        </w:rPr>
        <w:t>1188</w:t>
      </w:r>
    </w:p>
    <w:p w:rsidR="006C6743" w:rsidRPr="007B6FCF" w:rsidRDefault="005027B0" w:rsidP="007B6FC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  <w:lang w:eastAsia="zh-TW"/>
        </w:rPr>
        <w:t>6</w:t>
      </w:r>
      <w:r w:rsidRPr="00F83557">
        <w:rPr>
          <w:rFonts w:cs="Arial" w:hint="eastAsia"/>
          <w:bCs/>
          <w:sz w:val="24"/>
          <w:lang w:eastAsia="zh-TW"/>
        </w:rPr>
        <w:t>th</w:t>
      </w:r>
      <w:r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9</w:t>
      </w:r>
      <w:r w:rsidRPr="00F83557">
        <w:rPr>
          <w:rFonts w:cs="Arial" w:hint="eastAsia"/>
          <w:bCs/>
          <w:sz w:val="24"/>
          <w:lang w:eastAsia="zh-TW"/>
        </w:rPr>
        <w:t>th</w:t>
      </w:r>
      <w:r w:rsidRPr="00F83557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  <w:lang w:eastAsia="zh-TW"/>
        </w:rPr>
        <w:t>June</w:t>
      </w:r>
      <w:r w:rsidRPr="00F83557">
        <w:rPr>
          <w:rFonts w:cs="Arial"/>
          <w:bCs/>
          <w:sz w:val="24"/>
        </w:rPr>
        <w:t xml:space="preserve"> </w:t>
      </w:r>
      <w:r w:rsidRPr="00F83557">
        <w:rPr>
          <w:rFonts w:cs="Arial" w:hint="eastAsia"/>
          <w:bCs/>
          <w:sz w:val="24"/>
          <w:lang w:eastAsia="zh-TW"/>
        </w:rPr>
        <w:t>2022</w:t>
      </w:r>
      <w:r w:rsidRPr="00F8355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  <w:lang w:eastAsia="zh-TW"/>
        </w:rPr>
        <w:t>Budapest, Hungary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 w:rsidRPr="000F39D5">
        <w:rPr>
          <w:rFonts w:cs="Arial"/>
          <w:b w:val="0"/>
          <w:szCs w:val="24"/>
        </w:rPr>
        <w:t>RP-</w:t>
      </w:r>
      <w:r w:rsidR="007C3C16" w:rsidRPr="000F39D5">
        <w:rPr>
          <w:rFonts w:cs="Arial"/>
          <w:b w:val="0"/>
          <w:szCs w:val="24"/>
        </w:rPr>
        <w:t>2</w:t>
      </w:r>
      <w:r>
        <w:rPr>
          <w:rFonts w:cs="Arial"/>
          <w:b w:val="0"/>
          <w:szCs w:val="24"/>
        </w:rPr>
        <w:t>20295</w:t>
      </w:r>
      <w:r w:rsidR="00BC3BAC" w:rsidRPr="007C3C16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B6FCF">
        <w:rPr>
          <w:rFonts w:ascii="Arial" w:eastAsia="바탕" w:hAnsi="Arial"/>
          <w:b/>
          <w:lang w:eastAsia="zh-CN"/>
        </w:rPr>
        <w:t>10.5.1.5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5027B0" w:rsidRPr="008453F0">
        <w:t>880</w:t>
      </w:r>
      <w:r w:rsidR="005027B0">
        <w:t>0</w:t>
      </w:r>
      <w:r w:rsidR="005027B0" w:rsidRPr="008453F0">
        <w:t>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5027B0">
        <w:trPr>
          <w:jc w:val="center"/>
        </w:trPr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5027B0">
        <w:trPr>
          <w:jc w:val="center"/>
        </w:trPr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5027B0">
        <w:trPr>
          <w:jc w:val="center"/>
        </w:trPr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5027B0">
        <w:trPr>
          <w:jc w:val="center"/>
        </w:trPr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Default="00A16269" w:rsidP="005027B0">
      <w:pPr>
        <w:pStyle w:val="2"/>
        <w:rPr>
          <w:i/>
        </w:rPr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16269" w:rsidTr="00DF38C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16269" w:rsidTr="00DF38CD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16269" w:rsidDel="00C02DF6" w:rsidRDefault="00A16269" w:rsidP="00DF38C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16269" w:rsidDel="00C02DF6" w:rsidRDefault="00A16269" w:rsidP="00DF38C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16269" w:rsidTr="00DF38CD">
        <w:trPr>
          <w:cantSplit/>
          <w:jc w:val="center"/>
        </w:trPr>
        <w:tc>
          <w:tcPr>
            <w:tcW w:w="1101" w:type="dxa"/>
          </w:tcPr>
          <w:p w:rsidR="00A16269" w:rsidRDefault="00A16269" w:rsidP="00A16269">
            <w:pPr>
              <w:pStyle w:val="TAL"/>
            </w:pPr>
            <w:r w:rsidRPr="00A16269">
              <w:t>LTE_CA_R17_xBDL_2BUL</w:t>
            </w:r>
          </w:p>
        </w:tc>
        <w:tc>
          <w:tcPr>
            <w:tcW w:w="1101" w:type="dxa"/>
          </w:tcPr>
          <w:p w:rsidR="00A16269" w:rsidRDefault="00A16269" w:rsidP="00A16269">
            <w:pPr>
              <w:pStyle w:val="TAL"/>
              <w:rPr>
                <w:lang w:eastAsia="ko-KR"/>
              </w:rPr>
            </w:pPr>
            <w:r>
              <w:t>RAN4</w:t>
            </w:r>
          </w:p>
        </w:tc>
        <w:tc>
          <w:tcPr>
            <w:tcW w:w="1101" w:type="dxa"/>
          </w:tcPr>
          <w:p w:rsidR="00A16269" w:rsidRPr="00A16269" w:rsidRDefault="00A16269" w:rsidP="00A16269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88009</w:t>
            </w: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6010" w:type="dxa"/>
          </w:tcPr>
          <w:p w:rsidR="00A16269" w:rsidRPr="00251D80" w:rsidRDefault="00A16269" w:rsidP="00A16269">
            <w:pPr>
              <w:pStyle w:val="TAL"/>
            </w:pPr>
            <w:r w:rsidRPr="00E17D0D">
              <w:t>New WID on Rel</w:t>
            </w:r>
            <w:r>
              <w:t>-17</w:t>
            </w:r>
            <w:r w:rsidRPr="00E17D0D">
              <w:t xml:space="preserve"> LTE inter-band CA for </w:t>
            </w:r>
            <w:r>
              <w:rPr>
                <w:rFonts w:hint="eastAsia"/>
                <w:lang w:eastAsia="ja-JP"/>
              </w:rPr>
              <w:t>x bands</w:t>
            </w:r>
            <w:r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>
              <w:rPr>
                <w:rFonts w:hint="eastAsia"/>
                <w:lang w:eastAsia="ja-JP"/>
              </w:rPr>
              <w:t>2</w:t>
            </w:r>
            <w:r w:rsidRPr="00E17D0D">
              <w:t xml:space="preserve"> band</w:t>
            </w:r>
            <w:r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</w:p>
        </w:tc>
      </w:tr>
    </w:tbl>
    <w:p w:rsidR="00A16269" w:rsidRDefault="00A16269" w:rsidP="00A16269"/>
    <w:p w:rsidR="00A9188C" w:rsidRPr="00414164" w:rsidRDefault="004876B9" w:rsidP="005027B0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5027B0" w:rsidRDefault="00A16269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880191</w:t>
            </w: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5027B0" w:rsidRDefault="00A16269" w:rsidP="00830D78">
            <w:pPr>
              <w:pStyle w:val="TAL"/>
              <w:rPr>
                <w:rFonts w:eastAsiaTheme="minorEastAsia"/>
                <w:lang w:eastAsia="ko-KR"/>
              </w:rPr>
            </w:pPr>
            <w:r w:rsidRPr="005027B0">
              <w:rPr>
                <w:rFonts w:eastAsiaTheme="minorEastAsia"/>
                <w:lang w:eastAsia="ko-KR"/>
              </w:rPr>
              <w:t>880291</w:t>
            </w: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lastRenderedPageBreak/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b w:val="0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A16269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5027B0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5027B0" w:rsidRDefault="00541F14" w:rsidP="005027B0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5027B0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41F14" w:rsidRPr="00681AF8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681AF8" w:rsidP="004F7B1E">
            <w:pPr>
              <w:spacing w:after="0"/>
              <w:rPr>
                <w:i/>
              </w:rPr>
            </w:pPr>
            <w:r>
              <w:rPr>
                <w:i/>
              </w:rPr>
              <w:t>Jin Woong Park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681AF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1" w:history="1">
              <w:r w:rsidR="00681AF8" w:rsidRPr="00681AF8">
                <w:rPr>
                  <w:rStyle w:val="a9"/>
                  <w:i/>
                </w:rPr>
                <w:t>jinwoong.park@lge.com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5027B0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5027B0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5027B0">
            <w:pPr>
              <w:pStyle w:val="TAH"/>
            </w:pPr>
            <w:r w:rsidRPr="00E17D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5027B0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5027B0">
            <w:pPr>
              <w:pStyle w:val="TAH"/>
            </w:pPr>
            <w:r w:rsidRPr="00E17D0D"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681AF8" w:rsidP="00541F14">
      <w:pPr>
        <w:ind w:right="-99"/>
        <w:rPr>
          <w:i/>
        </w:rPr>
      </w:pPr>
      <w:r>
        <w:rPr>
          <w:i/>
        </w:rPr>
        <w:t>Jin Woong Park</w:t>
      </w:r>
      <w:r w:rsidR="00541F14"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681AF8">
        <w:rPr>
          <w:b/>
          <w:bCs/>
          <w:color w:val="0000FF"/>
        </w:rPr>
        <w:t>jinwoong.park</w:t>
      </w:r>
      <w:r w:rsidR="004350EC">
        <w:rPr>
          <w:b/>
          <w:bCs/>
          <w:color w:val="0000FF"/>
        </w:rPr>
        <w:t>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  <w:bookmarkStart w:id="0" w:name="_GoBack"/>
      <w:bookmarkEnd w:id="0"/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097" w:rsidRDefault="00556097">
      <w:r>
        <w:separator/>
      </w:r>
    </w:p>
  </w:endnote>
  <w:endnote w:type="continuationSeparator" w:id="0">
    <w:p w:rsidR="00556097" w:rsidRDefault="0055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097" w:rsidRDefault="00556097">
      <w:r>
        <w:separator/>
      </w:r>
    </w:p>
  </w:footnote>
  <w:footnote w:type="continuationSeparator" w:id="0">
    <w:p w:rsidR="00556097" w:rsidRDefault="00556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NqoFANKrOIA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0F39D5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6E3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0EEE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2B23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B0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09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8"/>
    <w:rsid w:val="00681AFC"/>
    <w:rsid w:val="00681E14"/>
    <w:rsid w:val="00682237"/>
    <w:rsid w:val="006843F3"/>
    <w:rsid w:val="0068719D"/>
    <w:rsid w:val="006909D2"/>
    <w:rsid w:val="00693735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B6FCF"/>
    <w:rsid w:val="007C0C3D"/>
    <w:rsid w:val="007C0EF1"/>
    <w:rsid w:val="007C351E"/>
    <w:rsid w:val="007C3C16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3D7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6269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239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1D69"/>
    <w:rsid w:val="00C72DB5"/>
    <w:rsid w:val="00C7495D"/>
    <w:rsid w:val="00C77CE9"/>
    <w:rsid w:val="00C823D2"/>
    <w:rsid w:val="00C917DC"/>
    <w:rsid w:val="00C930D3"/>
    <w:rsid w:val="00C93D8F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0FA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865A0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woong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71A50-C7FE-4CD0-810D-0159EAF3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7909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 Woong Park</cp:lastModifiedBy>
  <cp:revision>10</cp:revision>
  <cp:lastPrinted>2019-01-22T01:00:00Z</cp:lastPrinted>
  <dcterms:created xsi:type="dcterms:W3CDTF">2022-02-28T01:08:00Z</dcterms:created>
  <dcterms:modified xsi:type="dcterms:W3CDTF">2022-05-30T08:19:00Z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